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E8B70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Bartholomew LATHE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51B82892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Broad Street Ward, London.</w:t>
      </w:r>
    </w:p>
    <w:p w14:paraId="20F93D8F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</w:p>
    <w:p w14:paraId="14BB6C98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</w:p>
    <w:p w14:paraId="7541CE4B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78941398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63C0B443" w14:textId="77777777" w:rsidR="003E4729" w:rsidRDefault="003E4729" w:rsidP="003E472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72D06CE4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</w:p>
    <w:p w14:paraId="40EE5F03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</w:p>
    <w:p w14:paraId="13BFDD6B" w14:textId="77777777" w:rsidR="003E4729" w:rsidRDefault="003E4729" w:rsidP="003E472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April 2023</w:t>
      </w:r>
    </w:p>
    <w:p w14:paraId="7EB512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1999F" w14:textId="77777777" w:rsidR="003E4729" w:rsidRDefault="003E4729" w:rsidP="009139A6">
      <w:r>
        <w:separator/>
      </w:r>
    </w:p>
  </w:endnote>
  <w:endnote w:type="continuationSeparator" w:id="0">
    <w:p w14:paraId="38F3AF11" w14:textId="77777777" w:rsidR="003E4729" w:rsidRDefault="003E47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35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C5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B84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025A3" w14:textId="77777777" w:rsidR="003E4729" w:rsidRDefault="003E4729" w:rsidP="009139A6">
      <w:r>
        <w:separator/>
      </w:r>
    </w:p>
  </w:footnote>
  <w:footnote w:type="continuationSeparator" w:id="0">
    <w:p w14:paraId="294F8687" w14:textId="77777777" w:rsidR="003E4729" w:rsidRDefault="003E47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0E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7B1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BB6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29"/>
    <w:rsid w:val="000666E0"/>
    <w:rsid w:val="002510B7"/>
    <w:rsid w:val="003E472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4DEE0"/>
  <w15:chartTrackingRefBased/>
  <w15:docId w15:val="{ABEE3338-54CE-47CF-A590-36FD68550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2023-04-29T21:00:00Z</dcterms:created>
  <dcterms:modified xsi:type="dcterms:W3CDTF">2023-04-29T21:01:00Z</dcterms:modified>
</cp:coreProperties>
</file>